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98C" w:rsidRDefault="00BF698C" w:rsidP="00BF698C">
      <w:pPr>
        <w:pStyle w:val="NoSpacing"/>
      </w:pPr>
      <w:r>
        <w:rPr>
          <w:u w:val="single"/>
        </w:rPr>
        <w:t>Thomas FERMER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BF698C" w:rsidRDefault="00BF698C" w:rsidP="00BF698C">
      <w:pPr>
        <w:pStyle w:val="NoSpacing"/>
      </w:pPr>
    </w:p>
    <w:p w:rsidR="00BF698C" w:rsidRDefault="00BF698C" w:rsidP="00BF698C">
      <w:pPr>
        <w:pStyle w:val="NoSpacing"/>
      </w:pPr>
    </w:p>
    <w:p w:rsidR="00BF698C" w:rsidRDefault="00BF698C" w:rsidP="00BF698C">
      <w:pPr>
        <w:pStyle w:val="NoSpacing"/>
      </w:pPr>
      <w:r>
        <w:t>22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 into lands</w:t>
      </w:r>
    </w:p>
    <w:p w:rsidR="00BF698C" w:rsidRDefault="00BF698C" w:rsidP="00BF698C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Seyntclere</w:t>
      </w:r>
      <w:proofErr w:type="spellEnd"/>
      <w:r>
        <w:t>(q.v.).</w:t>
      </w:r>
    </w:p>
    <w:p w:rsidR="00BF698C" w:rsidRDefault="00BF698C" w:rsidP="00BF698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22-72)</w:t>
      </w:r>
    </w:p>
    <w:p w:rsidR="00D14B5B" w:rsidRDefault="00D14B5B" w:rsidP="00D14B5B">
      <w:pPr>
        <w:pStyle w:val="NoSpacing"/>
      </w:pPr>
      <w:r>
        <w:t>14 Oct.1423</w:t>
      </w:r>
      <w:r>
        <w:tab/>
        <w:t xml:space="preserve">He was a juror on the inquisition mandamus held in Swaffham </w:t>
      </w:r>
      <w:proofErr w:type="spellStart"/>
      <w:r>
        <w:t>Bulbeck</w:t>
      </w:r>
      <w:proofErr w:type="spellEnd"/>
      <w:r>
        <w:t>,</w:t>
      </w:r>
    </w:p>
    <w:p w:rsidR="00D14B5B" w:rsidRDefault="00D14B5B" w:rsidP="00D14B5B">
      <w:pPr>
        <w:pStyle w:val="NoSpacing"/>
      </w:pPr>
      <w:r>
        <w:tab/>
      </w:r>
      <w:r>
        <w:tab/>
        <w:t xml:space="preserve">Cambridgeshire, into lands of the late Margaret </w:t>
      </w:r>
      <w:proofErr w:type="spellStart"/>
      <w:r>
        <w:t>Seyntclere</w:t>
      </w:r>
      <w:proofErr w:type="spellEnd"/>
      <w:r>
        <w:t>(q.v.).</w:t>
      </w:r>
    </w:p>
    <w:p w:rsidR="00D14B5B" w:rsidRDefault="00D14B5B" w:rsidP="00D14B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22-86)</w:t>
      </w:r>
    </w:p>
    <w:p w:rsidR="00D14B5B" w:rsidRDefault="00D14B5B" w:rsidP="00D14B5B">
      <w:pPr>
        <w:pStyle w:val="NoSpacing"/>
      </w:pPr>
      <w:r>
        <w:t>15 Oct.1423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Swaffham </w:t>
      </w:r>
      <w:proofErr w:type="spellStart"/>
      <w:r>
        <w:t>Bulbeck</w:t>
      </w:r>
      <w:proofErr w:type="spellEnd"/>
      <w:r>
        <w:t>,</w:t>
      </w:r>
    </w:p>
    <w:p w:rsidR="00D14B5B" w:rsidRDefault="00D14B5B" w:rsidP="00D14B5B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Seyntclere</w:t>
      </w:r>
      <w:proofErr w:type="spellEnd"/>
      <w:r>
        <w:t>(q.v.).</w:t>
      </w:r>
    </w:p>
    <w:p w:rsidR="00D14B5B" w:rsidRDefault="00D14B5B" w:rsidP="00D14B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22-73)</w:t>
      </w:r>
    </w:p>
    <w:p w:rsidR="00D14B5B" w:rsidRDefault="00D14B5B" w:rsidP="00D14B5B">
      <w:pPr>
        <w:pStyle w:val="NoSpacing"/>
      </w:pPr>
      <w:r>
        <w:t>15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Swaffham </w:t>
      </w:r>
      <w:proofErr w:type="spellStart"/>
      <w:r>
        <w:t>Bulbeck</w:t>
      </w:r>
      <w:proofErr w:type="spellEnd"/>
    </w:p>
    <w:p w:rsidR="00D14B5B" w:rsidRDefault="00D14B5B" w:rsidP="00D14B5B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:rsidR="00D14B5B" w:rsidRDefault="00D14B5B" w:rsidP="00D14B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22-88)</w:t>
      </w:r>
    </w:p>
    <w:p w:rsidR="00D14B5B" w:rsidRDefault="00D14B5B" w:rsidP="00D14B5B">
      <w:pPr>
        <w:pStyle w:val="NoSpacing"/>
      </w:pPr>
    </w:p>
    <w:p w:rsidR="00D14B5B" w:rsidRDefault="00D14B5B" w:rsidP="00D14B5B">
      <w:pPr>
        <w:pStyle w:val="NoSpacing"/>
      </w:pPr>
    </w:p>
    <w:p w:rsidR="006B2F86" w:rsidRPr="00BF698C" w:rsidRDefault="00D14B5B" w:rsidP="00BF698C">
      <w:pPr>
        <w:pStyle w:val="NoSpacing"/>
      </w:pPr>
      <w:r>
        <w:t>31 December 2016</w:t>
      </w:r>
      <w:bookmarkStart w:id="0" w:name="_GoBack"/>
      <w:bookmarkEnd w:id="0"/>
    </w:p>
    <w:sectPr w:rsidR="006B2F86" w:rsidRPr="00BF69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98C" w:rsidRDefault="00BF698C" w:rsidP="00E71FC3">
      <w:pPr>
        <w:spacing w:after="0" w:line="240" w:lineRule="auto"/>
      </w:pPr>
      <w:r>
        <w:separator/>
      </w:r>
    </w:p>
  </w:endnote>
  <w:endnote w:type="continuationSeparator" w:id="0">
    <w:p w:rsidR="00BF698C" w:rsidRDefault="00BF69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98C" w:rsidRDefault="00BF698C" w:rsidP="00E71FC3">
      <w:pPr>
        <w:spacing w:after="0" w:line="240" w:lineRule="auto"/>
      </w:pPr>
      <w:r>
        <w:separator/>
      </w:r>
    </w:p>
  </w:footnote>
  <w:footnote w:type="continuationSeparator" w:id="0">
    <w:p w:rsidR="00BF698C" w:rsidRDefault="00BF69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8C"/>
    <w:rsid w:val="001A7C09"/>
    <w:rsid w:val="00733BE7"/>
    <w:rsid w:val="00AB52E8"/>
    <w:rsid w:val="00B16D3F"/>
    <w:rsid w:val="00BF698C"/>
    <w:rsid w:val="00D14B5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56F48"/>
  <w15:chartTrackingRefBased/>
  <w15:docId w15:val="{53B0DAC5-3D6A-4043-A08A-AFE656917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2016-12-26T21:04:00Z</dcterms:created>
  <dcterms:modified xsi:type="dcterms:W3CDTF">2016-12-31T20:45:00Z</dcterms:modified>
</cp:coreProperties>
</file>